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A0B" w:rsidRDefault="00222A0B" w:rsidP="00222A0B">
      <w:pPr>
        <w:spacing w:after="120"/>
        <w:rPr>
          <w:rFonts w:ascii="Arial" w:hAnsi="Arial" w:cs="Arial"/>
          <w:sz w:val="20"/>
        </w:rPr>
      </w:pPr>
    </w:p>
    <w:p w:rsidR="003A7049" w:rsidRDefault="003A7049" w:rsidP="00090FB7">
      <w:pPr>
        <w:spacing w:after="60"/>
        <w:rPr>
          <w:rFonts w:ascii="Arial" w:hAnsi="Arial" w:cs="Arial"/>
          <w:sz w:val="20"/>
        </w:rPr>
      </w:pPr>
    </w:p>
    <w:p w:rsidR="008636E1" w:rsidRPr="00112E3B" w:rsidRDefault="008636E1" w:rsidP="00090FB7">
      <w:pPr>
        <w:spacing w:after="60"/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>Senden an:</w:t>
      </w:r>
    </w:p>
    <w:p w:rsidR="008636E1" w:rsidRPr="00112E3B" w:rsidRDefault="00DF75DF" w:rsidP="008636E1">
      <w:pPr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b/>
          <w:sz w:val="20"/>
        </w:rPr>
        <w:t>Deutsches Bildungsressort</w:t>
      </w:r>
    </w:p>
    <w:p w:rsidR="00DF75DF" w:rsidRPr="00112E3B" w:rsidRDefault="00DF75DF" w:rsidP="008636E1">
      <w:pPr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b/>
          <w:sz w:val="20"/>
        </w:rPr>
        <w:t>Bereich Innovation und Beratung</w:t>
      </w:r>
    </w:p>
    <w:p w:rsidR="008636E1" w:rsidRPr="00112E3B" w:rsidRDefault="00CA7B1B" w:rsidP="008636E1">
      <w:pPr>
        <w:rPr>
          <w:rFonts w:ascii="Arial" w:hAnsi="Arial" w:cs="Arial"/>
          <w:sz w:val="20"/>
          <w:lang w:val="it-IT"/>
        </w:rPr>
      </w:pPr>
      <w:r w:rsidRPr="00112E3B">
        <w:rPr>
          <w:rFonts w:ascii="Arial" w:hAnsi="Arial" w:cs="Arial"/>
          <w:sz w:val="20"/>
          <w:lang w:val="it-IT"/>
        </w:rPr>
        <w:t>Amba</w:t>
      </w:r>
      <w:r w:rsidR="00222A0B" w:rsidRPr="00112E3B">
        <w:rPr>
          <w:rFonts w:ascii="Arial" w:hAnsi="Arial" w:cs="Arial"/>
          <w:sz w:val="20"/>
          <w:lang w:val="it-IT"/>
        </w:rPr>
        <w:t>-</w:t>
      </w:r>
      <w:r w:rsidR="008636E1" w:rsidRPr="00112E3B">
        <w:rPr>
          <w:rFonts w:ascii="Arial" w:hAnsi="Arial" w:cs="Arial"/>
          <w:sz w:val="20"/>
          <w:lang w:val="it-IT"/>
        </w:rPr>
        <w:t>Alagi</w:t>
      </w:r>
      <w:r w:rsidR="00222A0B" w:rsidRPr="00112E3B">
        <w:rPr>
          <w:rFonts w:ascii="Arial" w:hAnsi="Arial" w:cs="Arial"/>
          <w:sz w:val="20"/>
          <w:lang w:val="it-IT"/>
        </w:rPr>
        <w:t>-</w:t>
      </w:r>
      <w:r w:rsidR="008636E1" w:rsidRPr="00112E3B">
        <w:rPr>
          <w:rFonts w:ascii="Arial" w:hAnsi="Arial" w:cs="Arial"/>
          <w:sz w:val="20"/>
          <w:lang w:val="it-IT"/>
        </w:rPr>
        <w:t>Straße 10</w:t>
      </w:r>
    </w:p>
    <w:p w:rsidR="008636E1" w:rsidRPr="00112E3B" w:rsidRDefault="008636E1" w:rsidP="00222A0B">
      <w:pPr>
        <w:spacing w:after="120"/>
        <w:rPr>
          <w:rFonts w:ascii="Arial" w:hAnsi="Arial" w:cs="Arial"/>
          <w:sz w:val="20"/>
          <w:lang w:val="it-IT"/>
        </w:rPr>
      </w:pPr>
      <w:r w:rsidRPr="00112E3B">
        <w:rPr>
          <w:rFonts w:ascii="Arial" w:hAnsi="Arial" w:cs="Arial"/>
          <w:sz w:val="20"/>
          <w:lang w:val="it-IT"/>
        </w:rPr>
        <w:t>39100 BOZEN</w:t>
      </w:r>
    </w:p>
    <w:p w:rsidR="008636E1" w:rsidRPr="000841B6" w:rsidRDefault="008636E1" w:rsidP="008636E1">
      <w:pPr>
        <w:rPr>
          <w:rFonts w:ascii="Arial" w:hAnsi="Arial" w:cs="Arial"/>
          <w:b/>
          <w:sz w:val="20"/>
          <w:lang w:val="it-IT"/>
        </w:rPr>
      </w:pPr>
      <w:r w:rsidRPr="00324434">
        <w:rPr>
          <w:rFonts w:ascii="Arial" w:hAnsi="Arial" w:cs="Arial"/>
          <w:b/>
          <w:sz w:val="20"/>
          <w:lang w:val="it-IT"/>
        </w:rPr>
        <w:t>z. H</w:t>
      </w:r>
      <w:r w:rsidR="0068042E" w:rsidRPr="00324434">
        <w:rPr>
          <w:rFonts w:ascii="Arial" w:hAnsi="Arial" w:cs="Arial"/>
          <w:b/>
          <w:sz w:val="20"/>
          <w:lang w:val="it-IT"/>
        </w:rPr>
        <w:t>d</w:t>
      </w:r>
      <w:r w:rsidRPr="00324434">
        <w:rPr>
          <w:rFonts w:ascii="Arial" w:hAnsi="Arial" w:cs="Arial"/>
          <w:b/>
          <w:sz w:val="20"/>
          <w:lang w:val="it-IT"/>
        </w:rPr>
        <w:t xml:space="preserve">. </w:t>
      </w:r>
      <w:r w:rsidR="0005317B" w:rsidRPr="000841B6">
        <w:rPr>
          <w:rFonts w:ascii="Arial" w:hAnsi="Arial" w:cs="Arial"/>
          <w:b/>
          <w:sz w:val="20"/>
          <w:lang w:val="it-IT"/>
        </w:rPr>
        <w:t>Martina Monsorno</w:t>
      </w:r>
    </w:p>
    <w:p w:rsidR="008636E1" w:rsidRPr="000841B6" w:rsidRDefault="00324434" w:rsidP="008636E1">
      <w:pPr>
        <w:rPr>
          <w:rFonts w:ascii="Arial" w:hAnsi="Arial" w:cs="Arial"/>
          <w:b/>
          <w:sz w:val="20"/>
          <w:lang w:val="it-IT"/>
        </w:rPr>
      </w:pPr>
      <w:r w:rsidRPr="000841B6">
        <w:rPr>
          <w:rFonts w:ascii="Arial" w:hAnsi="Arial" w:cs="Arial"/>
          <w:b/>
          <w:sz w:val="20"/>
          <w:lang w:val="it-IT"/>
        </w:rPr>
        <w:t>Email: Martina.Monsorno@schule.suedtirol.it</w:t>
      </w:r>
    </w:p>
    <w:p w:rsidR="00ED7319" w:rsidRPr="000841B6" w:rsidRDefault="00ED7319" w:rsidP="00ED7319">
      <w:pPr>
        <w:jc w:val="center"/>
        <w:rPr>
          <w:rFonts w:ascii="Arial" w:hAnsi="Arial" w:cs="Arial"/>
          <w:b/>
          <w:color w:val="FF6600"/>
          <w:sz w:val="20"/>
          <w:lang w:val="it-IT"/>
        </w:rPr>
      </w:pPr>
    </w:p>
    <w:p w:rsidR="004F7737" w:rsidRPr="000841B6" w:rsidRDefault="00ED7319" w:rsidP="00F53781">
      <w:pPr>
        <w:jc w:val="center"/>
        <w:rPr>
          <w:rFonts w:ascii="Arial" w:hAnsi="Arial" w:cs="Arial"/>
          <w:b/>
          <w:color w:val="FF6600"/>
          <w:szCs w:val="24"/>
          <w:lang w:val="it-IT"/>
        </w:rPr>
      </w:pPr>
      <w:r w:rsidRPr="000841B6">
        <w:rPr>
          <w:rFonts w:ascii="Arial" w:hAnsi="Arial" w:cs="Arial"/>
          <w:b/>
          <w:color w:val="FF6600"/>
          <w:szCs w:val="24"/>
          <w:lang w:val="it-IT"/>
        </w:rPr>
        <w:t xml:space="preserve">Anmeldetermin: </w:t>
      </w:r>
      <w:r w:rsidR="00324434" w:rsidRPr="000841B6">
        <w:rPr>
          <w:rFonts w:ascii="Arial" w:hAnsi="Arial" w:cs="Arial"/>
          <w:b/>
          <w:color w:val="FF6600"/>
          <w:szCs w:val="24"/>
          <w:lang w:val="it-IT"/>
        </w:rPr>
        <w:t>22.</w:t>
      </w:r>
      <w:r w:rsidR="002F1502" w:rsidRPr="000841B6">
        <w:rPr>
          <w:rFonts w:ascii="Arial" w:hAnsi="Arial" w:cs="Arial"/>
          <w:b/>
          <w:color w:val="FF6600"/>
          <w:szCs w:val="24"/>
          <w:lang w:val="it-IT"/>
        </w:rPr>
        <w:t xml:space="preserve"> </w:t>
      </w:r>
      <w:r w:rsidR="00324434" w:rsidRPr="000841B6">
        <w:rPr>
          <w:rFonts w:ascii="Arial" w:hAnsi="Arial" w:cs="Arial"/>
          <w:b/>
          <w:color w:val="FF6600"/>
          <w:szCs w:val="24"/>
          <w:lang w:val="it-IT"/>
        </w:rPr>
        <w:t>Dezember 2017</w:t>
      </w:r>
    </w:p>
    <w:p w:rsidR="007223A8" w:rsidRPr="000841B6" w:rsidRDefault="007223A8" w:rsidP="007223A8">
      <w:pPr>
        <w:rPr>
          <w:rFonts w:ascii="Arial" w:hAnsi="Arial" w:cs="Arial"/>
          <w:szCs w:val="24"/>
          <w:lang w:val="it-IT"/>
        </w:rPr>
      </w:pPr>
    </w:p>
    <w:p w:rsidR="007223A8" w:rsidRPr="00112E3B" w:rsidRDefault="007223A8" w:rsidP="00887ACF">
      <w:pPr>
        <w:pStyle w:val="berschrift1"/>
        <w:shd w:val="clear" w:color="auto" w:fill="E6E6E6"/>
        <w:ind w:left="1191" w:right="1191"/>
        <w:jc w:val="center"/>
        <w:rPr>
          <w:rFonts w:ascii="Arial" w:hAnsi="Arial" w:cs="Arial"/>
          <w:b/>
          <w:szCs w:val="24"/>
        </w:rPr>
      </w:pPr>
      <w:r w:rsidRPr="00112E3B">
        <w:rPr>
          <w:rFonts w:ascii="Arial" w:hAnsi="Arial" w:cs="Arial"/>
          <w:b/>
          <w:szCs w:val="24"/>
        </w:rPr>
        <w:t>AN</w:t>
      </w:r>
      <w:r w:rsidR="0005317B" w:rsidRPr="00112E3B">
        <w:rPr>
          <w:rFonts w:ascii="Arial" w:hAnsi="Arial" w:cs="Arial"/>
          <w:b/>
          <w:szCs w:val="24"/>
        </w:rPr>
        <w:t xml:space="preserve">MELDUNG ZUR </w:t>
      </w:r>
      <w:r w:rsidR="00D814FF">
        <w:rPr>
          <w:rFonts w:ascii="Arial" w:hAnsi="Arial" w:cs="Arial"/>
          <w:b/>
          <w:szCs w:val="24"/>
        </w:rPr>
        <w:t>KURSFOLGE</w:t>
      </w:r>
    </w:p>
    <w:p w:rsidR="00ED7319" w:rsidRPr="00112E3B" w:rsidRDefault="00ED7319" w:rsidP="00ED7319">
      <w:pPr>
        <w:rPr>
          <w:rFonts w:ascii="Arial" w:hAnsi="Arial" w:cs="Arial"/>
          <w:szCs w:val="24"/>
        </w:rPr>
      </w:pPr>
    </w:p>
    <w:p w:rsidR="007223A8" w:rsidRPr="00112E3B" w:rsidRDefault="00324434" w:rsidP="00887ACF">
      <w:pPr>
        <w:pBdr>
          <w:top w:val="single" w:sz="4" w:space="2" w:color="auto"/>
          <w:left w:val="single" w:sz="4" w:space="0" w:color="auto"/>
          <w:bottom w:val="single" w:sz="4" w:space="2" w:color="auto"/>
          <w:right w:val="single" w:sz="4" w:space="0" w:color="auto"/>
        </w:pBd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K12.am</w:t>
      </w:r>
    </w:p>
    <w:p w:rsidR="007223A8" w:rsidRPr="00112E3B" w:rsidRDefault="00024B1F" w:rsidP="00887ACF">
      <w:pPr>
        <w:pBdr>
          <w:top w:val="single" w:sz="4" w:space="2" w:color="auto"/>
          <w:left w:val="single" w:sz="4" w:space="0" w:color="auto"/>
          <w:bottom w:val="single" w:sz="4" w:space="2" w:color="auto"/>
          <w:right w:val="single" w:sz="4" w:space="0" w:color="auto"/>
        </w:pBdr>
        <w:jc w:val="center"/>
        <w:rPr>
          <w:rFonts w:ascii="Arial" w:hAnsi="Arial" w:cs="Arial"/>
          <w:b/>
          <w:szCs w:val="24"/>
        </w:rPr>
      </w:pPr>
      <w:r w:rsidRPr="00112E3B">
        <w:rPr>
          <w:rFonts w:ascii="Arial" w:hAnsi="Arial" w:cs="Arial"/>
          <w:b/>
          <w:szCs w:val="24"/>
        </w:rPr>
        <w:t>„</w:t>
      </w:r>
      <w:r w:rsidR="00324434">
        <w:rPr>
          <w:rFonts w:ascii="Arial" w:hAnsi="Arial" w:cs="Arial"/>
          <w:b/>
          <w:szCs w:val="24"/>
        </w:rPr>
        <w:t>Aktive Medienarbeit im Kindergarten</w:t>
      </w:r>
      <w:r w:rsidRPr="00112E3B">
        <w:rPr>
          <w:rFonts w:ascii="Arial" w:hAnsi="Arial" w:cs="Arial"/>
          <w:b/>
          <w:szCs w:val="24"/>
        </w:rPr>
        <w:t>“</w:t>
      </w:r>
    </w:p>
    <w:p w:rsidR="007223A8" w:rsidRPr="00112E3B" w:rsidRDefault="007223A8" w:rsidP="007223A8">
      <w:pPr>
        <w:rPr>
          <w:rFonts w:ascii="Arial" w:hAnsi="Arial" w:cs="Arial"/>
          <w:sz w:val="20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0"/>
        <w:gridCol w:w="552"/>
        <w:gridCol w:w="7188"/>
      </w:tblGrid>
      <w:tr w:rsidR="00886D7A" w:rsidRPr="00112E3B" w:rsidTr="0005317B">
        <w:trPr>
          <w:trHeight w:val="431"/>
        </w:trPr>
        <w:tc>
          <w:tcPr>
            <w:tcW w:w="1980" w:type="dxa"/>
            <w:vAlign w:val="center"/>
          </w:tcPr>
          <w:p w:rsidR="00886D7A" w:rsidRPr="00112E3B" w:rsidRDefault="0005317B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Vor- und Zuname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  <w:vAlign w:val="center"/>
          </w:tcPr>
          <w:p w:rsidR="00886D7A" w:rsidRPr="00112E3B" w:rsidRDefault="00886D7A" w:rsidP="00E3108E">
            <w:pPr>
              <w:pStyle w:val="berschrift1"/>
              <w:spacing w:before="160" w:after="0"/>
              <w:ind w:left="87" w:hanging="15"/>
              <w:rPr>
                <w:rFonts w:ascii="Arial" w:hAnsi="Arial" w:cs="Arial"/>
                <w:sz w:val="20"/>
              </w:rPr>
            </w:pPr>
          </w:p>
        </w:tc>
      </w:tr>
      <w:tr w:rsidR="0005317B" w:rsidRPr="00112E3B" w:rsidTr="0005317B">
        <w:trPr>
          <w:trHeight w:val="431"/>
        </w:trPr>
        <w:tc>
          <w:tcPr>
            <w:tcW w:w="1980" w:type="dxa"/>
            <w:vAlign w:val="center"/>
          </w:tcPr>
          <w:p w:rsidR="0005317B" w:rsidRPr="00112E3B" w:rsidRDefault="0005317B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Geburtsdatum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  <w:vAlign w:val="center"/>
          </w:tcPr>
          <w:p w:rsidR="0005317B" w:rsidRPr="00112E3B" w:rsidRDefault="0005317B" w:rsidP="00E3108E">
            <w:pPr>
              <w:pStyle w:val="berschrift1"/>
              <w:spacing w:before="160" w:after="0"/>
              <w:ind w:left="87" w:hanging="15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</w:tr>
      <w:tr w:rsidR="00886D7A" w:rsidRPr="00112E3B" w:rsidTr="0005317B">
        <w:trPr>
          <w:trHeight w:val="429"/>
        </w:trPr>
        <w:tc>
          <w:tcPr>
            <w:tcW w:w="1980" w:type="dxa"/>
            <w:vAlign w:val="center"/>
          </w:tcPr>
          <w:p w:rsidR="0005317B" w:rsidRPr="00112E3B" w:rsidRDefault="00730F5E" w:rsidP="0005317B">
            <w:pPr>
              <w:pStyle w:val="berschrift1"/>
              <w:spacing w:before="160" w:after="0"/>
              <w:ind w:right="-125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W</w:t>
            </w:r>
            <w:r w:rsidR="00E3108E" w:rsidRPr="00112E3B">
              <w:rPr>
                <w:rFonts w:ascii="Arial" w:hAnsi="Arial" w:cs="Arial"/>
                <w:sz w:val="20"/>
              </w:rPr>
              <w:t xml:space="preserve">ohnadresse </w:t>
            </w:r>
          </w:p>
          <w:p w:rsidR="00886D7A" w:rsidRPr="00112E3B" w:rsidRDefault="00E3108E" w:rsidP="0005317B">
            <w:pPr>
              <w:pStyle w:val="berschrift1"/>
              <w:spacing w:after="0"/>
              <w:ind w:right="-125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(PLZ, Ort, Straße)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7A" w:rsidRPr="00112E3B" w:rsidRDefault="00886D7A" w:rsidP="00730F5E">
            <w:pPr>
              <w:pStyle w:val="berschrift1"/>
              <w:spacing w:before="160" w:after="0"/>
              <w:ind w:left="87" w:firstLine="180"/>
              <w:rPr>
                <w:rFonts w:ascii="Arial" w:hAnsi="Arial" w:cs="Arial"/>
                <w:sz w:val="20"/>
              </w:rPr>
            </w:pPr>
          </w:p>
        </w:tc>
      </w:tr>
      <w:tr w:rsidR="00886D7A" w:rsidRPr="00112E3B" w:rsidTr="0005317B">
        <w:trPr>
          <w:trHeight w:val="429"/>
        </w:trPr>
        <w:tc>
          <w:tcPr>
            <w:tcW w:w="1980" w:type="dxa"/>
            <w:vAlign w:val="center"/>
          </w:tcPr>
          <w:p w:rsidR="00886D7A" w:rsidRPr="00112E3B" w:rsidRDefault="00886D7A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7A" w:rsidRPr="00112E3B" w:rsidRDefault="00886D7A" w:rsidP="00730F5E">
            <w:pPr>
              <w:pStyle w:val="berschrift1"/>
              <w:spacing w:before="160" w:after="0"/>
              <w:ind w:left="87" w:firstLine="180"/>
              <w:rPr>
                <w:rFonts w:ascii="Arial" w:hAnsi="Arial" w:cs="Arial"/>
                <w:sz w:val="20"/>
              </w:rPr>
            </w:pPr>
          </w:p>
        </w:tc>
      </w:tr>
      <w:tr w:rsidR="004F7737" w:rsidRPr="00112E3B" w:rsidTr="0005317B">
        <w:trPr>
          <w:trHeight w:val="429"/>
        </w:trPr>
        <w:tc>
          <w:tcPr>
            <w:tcW w:w="1980" w:type="dxa"/>
            <w:vAlign w:val="center"/>
          </w:tcPr>
          <w:p w:rsidR="004F7737" w:rsidRPr="00112E3B" w:rsidRDefault="004F7737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737" w:rsidRPr="00112E3B" w:rsidRDefault="004F7737" w:rsidP="00730F5E">
            <w:pPr>
              <w:pStyle w:val="berschrift1"/>
              <w:spacing w:before="160" w:after="0"/>
              <w:ind w:left="87" w:firstLine="180"/>
              <w:rPr>
                <w:rFonts w:ascii="Arial" w:hAnsi="Arial" w:cs="Arial"/>
                <w:sz w:val="20"/>
              </w:rPr>
            </w:pPr>
          </w:p>
        </w:tc>
      </w:tr>
      <w:tr w:rsidR="00090FB7" w:rsidRPr="00112E3B">
        <w:trPr>
          <w:trHeight w:val="429"/>
        </w:trPr>
        <w:tc>
          <w:tcPr>
            <w:tcW w:w="2532" w:type="dxa"/>
            <w:gridSpan w:val="2"/>
            <w:vAlign w:val="center"/>
          </w:tcPr>
          <w:p w:rsidR="00090FB7" w:rsidRPr="00112E3B" w:rsidRDefault="00090FB7" w:rsidP="00670616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Kindergarten</w:t>
            </w:r>
          </w:p>
        </w:tc>
        <w:tc>
          <w:tcPr>
            <w:tcW w:w="7188" w:type="dxa"/>
            <w:tcBorders>
              <w:bottom w:val="single" w:sz="4" w:space="0" w:color="auto"/>
            </w:tcBorders>
            <w:vAlign w:val="center"/>
          </w:tcPr>
          <w:p w:rsidR="00090FB7" w:rsidRPr="00112E3B" w:rsidRDefault="00090FB7" w:rsidP="00670616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</w:p>
        </w:tc>
      </w:tr>
      <w:tr w:rsidR="00C45A70" w:rsidRPr="00112E3B">
        <w:trPr>
          <w:trHeight w:val="429"/>
        </w:trPr>
        <w:tc>
          <w:tcPr>
            <w:tcW w:w="2532" w:type="dxa"/>
            <w:gridSpan w:val="2"/>
            <w:vAlign w:val="center"/>
          </w:tcPr>
          <w:p w:rsidR="00C45A70" w:rsidRPr="00112E3B" w:rsidRDefault="00C45A70" w:rsidP="00670616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 xml:space="preserve">Telefon </w:t>
            </w:r>
            <w:smartTag w:uri="urn:schemas-microsoft-com:office:smarttags" w:element="PersonName">
              <w:r w:rsidRPr="00112E3B">
                <w:rPr>
                  <w:rFonts w:ascii="Arial" w:hAnsi="Arial" w:cs="Arial"/>
                  <w:sz w:val="20"/>
                </w:rPr>
                <w:t>Kindergarten</w:t>
              </w:r>
            </w:smartTag>
          </w:p>
        </w:tc>
        <w:tc>
          <w:tcPr>
            <w:tcW w:w="7188" w:type="dxa"/>
            <w:tcBorders>
              <w:bottom w:val="single" w:sz="4" w:space="0" w:color="auto"/>
            </w:tcBorders>
            <w:vAlign w:val="center"/>
          </w:tcPr>
          <w:p w:rsidR="00C45A70" w:rsidRPr="00112E3B" w:rsidRDefault="00C45A70" w:rsidP="00670616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</w:p>
        </w:tc>
      </w:tr>
      <w:tr w:rsidR="004F7737" w:rsidRPr="00112E3B">
        <w:trPr>
          <w:trHeight w:val="429"/>
        </w:trPr>
        <w:tc>
          <w:tcPr>
            <w:tcW w:w="2532" w:type="dxa"/>
            <w:gridSpan w:val="2"/>
            <w:vAlign w:val="center"/>
          </w:tcPr>
          <w:p w:rsidR="004F7737" w:rsidRPr="00112E3B" w:rsidRDefault="004F7737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smartTag w:uri="urn:schemas-microsoft-com:office:smarttags" w:element="PersonName">
              <w:r w:rsidRPr="00112E3B">
                <w:rPr>
                  <w:rFonts w:ascii="Arial" w:hAnsi="Arial" w:cs="Arial"/>
                  <w:sz w:val="20"/>
                </w:rPr>
                <w:t>Kindergarten</w:t>
              </w:r>
            </w:smartTag>
            <w:r w:rsidR="00090FB7" w:rsidRPr="00112E3B">
              <w:rPr>
                <w:rFonts w:ascii="Arial" w:hAnsi="Arial" w:cs="Arial"/>
                <w:sz w:val="20"/>
              </w:rPr>
              <w:t>sprengel</w:t>
            </w:r>
          </w:p>
        </w:tc>
        <w:tc>
          <w:tcPr>
            <w:tcW w:w="7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737" w:rsidRPr="00112E3B" w:rsidRDefault="004F7737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</w:p>
        </w:tc>
      </w:tr>
    </w:tbl>
    <w:p w:rsidR="00886D7A" w:rsidRPr="00112E3B" w:rsidRDefault="00886D7A" w:rsidP="00F64AB4">
      <w:pPr>
        <w:rPr>
          <w:rFonts w:ascii="Arial" w:hAnsi="Arial" w:cs="Arial"/>
          <w:b/>
          <w:bCs/>
          <w:sz w:val="20"/>
        </w:rPr>
      </w:pPr>
    </w:p>
    <w:p w:rsidR="00E3108E" w:rsidRPr="00112E3B" w:rsidRDefault="00E3108E">
      <w:pPr>
        <w:pStyle w:val="Textkrper2"/>
        <w:spacing w:after="0" w:afterAutospacing="0" w:line="240" w:lineRule="auto"/>
        <w:rPr>
          <w:rFonts w:ascii="Arial" w:hAnsi="Arial" w:cs="Arial"/>
          <w:bCs/>
          <w:sz w:val="20"/>
        </w:rPr>
      </w:pPr>
    </w:p>
    <w:p w:rsidR="00324434" w:rsidRDefault="0005317B" w:rsidP="00324434">
      <w:pPr>
        <w:jc w:val="both"/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b/>
          <w:sz w:val="20"/>
        </w:rPr>
        <w:t>Die T</w:t>
      </w:r>
      <w:r w:rsidR="00324434">
        <w:rPr>
          <w:rFonts w:ascii="Arial" w:hAnsi="Arial" w:cs="Arial"/>
          <w:b/>
          <w:sz w:val="20"/>
        </w:rPr>
        <w:t xml:space="preserve">eilnahme an der Kursfolge setzt die </w:t>
      </w:r>
      <w:r w:rsidRPr="00112E3B">
        <w:rPr>
          <w:rFonts w:ascii="Arial" w:hAnsi="Arial" w:cs="Arial"/>
          <w:b/>
          <w:sz w:val="20"/>
        </w:rPr>
        <w:t xml:space="preserve">Bereitschaft zur </w:t>
      </w:r>
      <w:r w:rsidR="00324434">
        <w:rPr>
          <w:rFonts w:ascii="Arial" w:hAnsi="Arial" w:cs="Arial"/>
          <w:b/>
          <w:sz w:val="20"/>
        </w:rPr>
        <w:t>aktiven Mitarbeit in den Online-Modulen voraus. Die Teilnehmenden führen im Rahmen der Kursfolge ein kleines Projekt mit Medien im eigenen Kindergarten durch.</w:t>
      </w:r>
    </w:p>
    <w:p w:rsidR="00324434" w:rsidRDefault="00324434" w:rsidP="0005317B">
      <w:pPr>
        <w:rPr>
          <w:rFonts w:ascii="Arial" w:hAnsi="Arial" w:cs="Arial"/>
          <w:sz w:val="20"/>
        </w:rPr>
      </w:pPr>
    </w:p>
    <w:p w:rsidR="0005317B" w:rsidRPr="00112E3B" w:rsidRDefault="0005317B" w:rsidP="0005317B">
      <w:pPr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 xml:space="preserve">Ich möchte an der </w:t>
      </w:r>
      <w:r w:rsidR="003C3C94">
        <w:rPr>
          <w:rFonts w:ascii="Arial" w:hAnsi="Arial" w:cs="Arial"/>
          <w:sz w:val="20"/>
        </w:rPr>
        <w:t>Kursfolge K12.</w:t>
      </w:r>
      <w:r w:rsidR="00324434">
        <w:rPr>
          <w:rFonts w:ascii="Arial" w:hAnsi="Arial" w:cs="Arial"/>
          <w:sz w:val="20"/>
        </w:rPr>
        <w:t>am „Aktive Medienarbeit im Kindergarten</w:t>
      </w:r>
      <w:r w:rsidRPr="00D814FF">
        <w:rPr>
          <w:rFonts w:ascii="Arial" w:hAnsi="Arial" w:cs="Arial"/>
          <w:sz w:val="20"/>
        </w:rPr>
        <w:t>“</w:t>
      </w:r>
      <w:r w:rsidRPr="00112E3B">
        <w:rPr>
          <w:rFonts w:ascii="Arial" w:hAnsi="Arial" w:cs="Arial"/>
          <w:b/>
          <w:sz w:val="20"/>
        </w:rPr>
        <w:t xml:space="preserve"> </w:t>
      </w:r>
      <w:r w:rsidRPr="00112E3B">
        <w:rPr>
          <w:rFonts w:ascii="Arial" w:hAnsi="Arial" w:cs="Arial"/>
          <w:sz w:val="20"/>
        </w:rPr>
        <w:t>teilnehmen, weil:</w:t>
      </w:r>
    </w:p>
    <w:p w:rsidR="00112E3B" w:rsidRPr="00112E3B" w:rsidRDefault="00112E3B" w:rsidP="00112E3B">
      <w:pPr>
        <w:spacing w:line="360" w:lineRule="auto"/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108E" w:rsidRPr="00112E3B" w:rsidRDefault="00E3108E">
      <w:pPr>
        <w:pStyle w:val="Textkrper2"/>
        <w:spacing w:after="0" w:afterAutospacing="0" w:line="240" w:lineRule="auto"/>
        <w:rPr>
          <w:rFonts w:ascii="Arial" w:hAnsi="Arial" w:cs="Arial"/>
          <w:bCs/>
          <w:sz w:val="20"/>
        </w:rPr>
      </w:pPr>
    </w:p>
    <w:p w:rsidR="00112E3B" w:rsidRPr="00112E3B" w:rsidRDefault="00112E3B" w:rsidP="00112E3B">
      <w:pPr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b/>
          <w:sz w:val="20"/>
        </w:rPr>
        <w:t xml:space="preserve">Die Auswahl zur Teilnahme an der Kursfolge erfolgt in Abstimmung mit der Direktorin des jeweiligen Kindergartensprengels. </w:t>
      </w:r>
    </w:p>
    <w:p w:rsidR="00F53781" w:rsidRDefault="00F53781" w:rsidP="00F53781">
      <w:pPr>
        <w:ind w:right="459"/>
        <w:rPr>
          <w:rFonts w:ascii="Arial" w:hAnsi="Arial" w:cs="Arial"/>
        </w:rPr>
      </w:pPr>
    </w:p>
    <w:p w:rsidR="00F53781" w:rsidRPr="00F53781" w:rsidRDefault="00F53781" w:rsidP="00F53781">
      <w:pPr>
        <w:ind w:right="459"/>
        <w:rPr>
          <w:rFonts w:ascii="Arial" w:hAnsi="Arial" w:cs="Arial"/>
          <w:i/>
          <w:sz w:val="18"/>
          <w:szCs w:val="18"/>
        </w:rPr>
      </w:pPr>
      <w:r w:rsidRPr="00F53781">
        <w:rPr>
          <w:rFonts w:ascii="Arial" w:hAnsi="Arial" w:cs="Arial"/>
          <w:i/>
          <w:sz w:val="18"/>
          <w:szCs w:val="18"/>
        </w:rPr>
        <w:t>Ich kenne meine Rechte und Pflichten im Zusammenhang mit dem Datenschutz und bin damit einverstanden, dass meine Daten unter vollständiger Berücksichtigung des gesetzvertretenden Dekretes Nr. 196/03 (Datenschutzkodex) in elektronischer Form verarbeitet und den Teilnehmerinnen des Lehrgangs weitergegeben werden.</w:t>
      </w:r>
    </w:p>
    <w:p w:rsidR="00F53781" w:rsidRDefault="00F53781">
      <w:pPr>
        <w:pStyle w:val="Textkrper"/>
        <w:rPr>
          <w:rFonts w:ascii="Arial" w:hAnsi="Arial" w:cs="Arial"/>
          <w:sz w:val="20"/>
        </w:rPr>
      </w:pPr>
    </w:p>
    <w:p w:rsidR="00F53781" w:rsidRPr="00112E3B" w:rsidRDefault="00F53781">
      <w:pPr>
        <w:pStyle w:val="Textkrper"/>
        <w:rPr>
          <w:rFonts w:ascii="Arial" w:hAnsi="Arial" w:cs="Arial"/>
          <w:sz w:val="20"/>
        </w:rPr>
      </w:pPr>
    </w:p>
    <w:p w:rsidR="001E7F45" w:rsidRPr="00112E3B" w:rsidRDefault="00886D7A" w:rsidP="004F7737">
      <w:pPr>
        <w:pStyle w:val="Textkrper"/>
        <w:tabs>
          <w:tab w:val="left" w:pos="738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 xml:space="preserve">Unterschrift der </w:t>
      </w:r>
      <w:r w:rsidR="00324434">
        <w:rPr>
          <w:rFonts w:ascii="Arial" w:hAnsi="Arial" w:cs="Arial"/>
          <w:sz w:val="20"/>
        </w:rPr>
        <w:t>pädagogischen Fachkraft</w:t>
      </w:r>
      <w:r w:rsidR="004F7737" w:rsidRPr="00112E3B">
        <w:rPr>
          <w:rFonts w:ascii="Arial" w:hAnsi="Arial" w:cs="Arial"/>
          <w:sz w:val="20"/>
        </w:rPr>
        <w:tab/>
      </w:r>
      <w:r w:rsidR="00887ACF" w:rsidRPr="00112E3B">
        <w:rPr>
          <w:rFonts w:ascii="Arial" w:hAnsi="Arial" w:cs="Arial"/>
          <w:sz w:val="20"/>
        </w:rPr>
        <w:t xml:space="preserve"> </w:t>
      </w:r>
      <w:r w:rsidR="00222A0B" w:rsidRPr="00112E3B">
        <w:rPr>
          <w:rFonts w:ascii="Arial" w:hAnsi="Arial" w:cs="Arial"/>
          <w:sz w:val="20"/>
        </w:rPr>
        <w:t xml:space="preserve">  </w:t>
      </w:r>
      <w:r w:rsidR="00090FB7" w:rsidRPr="00112E3B">
        <w:rPr>
          <w:rFonts w:ascii="Arial" w:hAnsi="Arial" w:cs="Arial"/>
          <w:sz w:val="20"/>
        </w:rPr>
        <w:t xml:space="preserve">    </w:t>
      </w:r>
      <w:r w:rsidR="00024B1F" w:rsidRPr="00112E3B">
        <w:rPr>
          <w:rFonts w:ascii="Arial" w:hAnsi="Arial" w:cs="Arial"/>
          <w:sz w:val="20"/>
        </w:rPr>
        <w:t>Datum</w:t>
      </w:r>
    </w:p>
    <w:p w:rsidR="004F7737" w:rsidRPr="00112E3B" w:rsidRDefault="004F7737">
      <w:pPr>
        <w:pStyle w:val="Textkrper"/>
        <w:rPr>
          <w:rFonts w:ascii="Arial" w:hAnsi="Arial" w:cs="Arial"/>
          <w:sz w:val="20"/>
        </w:rPr>
      </w:pPr>
    </w:p>
    <w:p w:rsidR="003A7049" w:rsidRDefault="003A7049" w:rsidP="004F7737">
      <w:pPr>
        <w:pStyle w:val="Textkrper"/>
        <w:tabs>
          <w:tab w:val="left" w:pos="6840"/>
        </w:tabs>
        <w:rPr>
          <w:rFonts w:ascii="Arial" w:hAnsi="Arial" w:cs="Arial"/>
          <w:sz w:val="20"/>
        </w:rPr>
      </w:pPr>
    </w:p>
    <w:p w:rsidR="00886D7A" w:rsidRPr="00112E3B" w:rsidRDefault="00886D7A" w:rsidP="004F7737">
      <w:pPr>
        <w:pStyle w:val="Textkrper"/>
        <w:tabs>
          <w:tab w:val="left" w:pos="684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>____________</w:t>
      </w:r>
      <w:r w:rsidR="00222A0B" w:rsidRPr="00112E3B">
        <w:rPr>
          <w:rFonts w:ascii="Arial" w:hAnsi="Arial" w:cs="Arial"/>
          <w:sz w:val="20"/>
        </w:rPr>
        <w:t>___</w:t>
      </w:r>
      <w:r w:rsidRPr="00112E3B">
        <w:rPr>
          <w:rFonts w:ascii="Arial" w:hAnsi="Arial" w:cs="Arial"/>
          <w:sz w:val="20"/>
        </w:rPr>
        <w:t>_______</w:t>
      </w:r>
      <w:r w:rsidR="00090FB7" w:rsidRPr="00112E3B">
        <w:rPr>
          <w:rFonts w:ascii="Arial" w:hAnsi="Arial" w:cs="Arial"/>
          <w:sz w:val="20"/>
        </w:rPr>
        <w:t>___</w:t>
      </w:r>
      <w:r w:rsidRPr="00112E3B">
        <w:rPr>
          <w:rFonts w:ascii="Arial" w:hAnsi="Arial" w:cs="Arial"/>
          <w:sz w:val="20"/>
        </w:rPr>
        <w:t>______</w:t>
      </w:r>
      <w:r w:rsidR="000C2EC6" w:rsidRPr="00112E3B">
        <w:rPr>
          <w:rFonts w:ascii="Arial" w:hAnsi="Arial" w:cs="Arial"/>
          <w:sz w:val="20"/>
        </w:rPr>
        <w:t>__</w:t>
      </w:r>
      <w:r w:rsidRPr="00112E3B">
        <w:rPr>
          <w:rFonts w:ascii="Arial" w:hAnsi="Arial" w:cs="Arial"/>
          <w:sz w:val="20"/>
        </w:rPr>
        <w:t>______</w:t>
      </w:r>
      <w:r w:rsidR="004F7737" w:rsidRPr="00112E3B">
        <w:rPr>
          <w:rFonts w:ascii="Arial" w:hAnsi="Arial" w:cs="Arial"/>
          <w:sz w:val="20"/>
        </w:rPr>
        <w:tab/>
        <w:t>_______</w:t>
      </w:r>
      <w:r w:rsidR="00887ACF" w:rsidRPr="00112E3B">
        <w:rPr>
          <w:rFonts w:ascii="Arial" w:hAnsi="Arial" w:cs="Arial"/>
          <w:sz w:val="20"/>
        </w:rPr>
        <w:t>_</w:t>
      </w:r>
      <w:r w:rsidR="00090FB7" w:rsidRPr="00112E3B">
        <w:rPr>
          <w:rFonts w:ascii="Arial" w:hAnsi="Arial" w:cs="Arial"/>
          <w:sz w:val="20"/>
        </w:rPr>
        <w:t>___</w:t>
      </w:r>
      <w:r w:rsidR="00887ACF" w:rsidRPr="00112E3B">
        <w:rPr>
          <w:rFonts w:ascii="Arial" w:hAnsi="Arial" w:cs="Arial"/>
          <w:sz w:val="20"/>
        </w:rPr>
        <w:t>_</w:t>
      </w:r>
      <w:r w:rsidR="004F7737" w:rsidRPr="00112E3B">
        <w:rPr>
          <w:rFonts w:ascii="Arial" w:hAnsi="Arial" w:cs="Arial"/>
          <w:sz w:val="20"/>
        </w:rPr>
        <w:t>__</w:t>
      </w:r>
      <w:r w:rsidR="00222A0B" w:rsidRPr="00112E3B">
        <w:rPr>
          <w:rFonts w:ascii="Arial" w:hAnsi="Arial" w:cs="Arial"/>
          <w:sz w:val="20"/>
        </w:rPr>
        <w:t>__</w:t>
      </w:r>
      <w:r w:rsidR="004F7737" w:rsidRPr="00112E3B">
        <w:rPr>
          <w:rFonts w:ascii="Arial" w:hAnsi="Arial" w:cs="Arial"/>
          <w:sz w:val="20"/>
        </w:rPr>
        <w:t>_________</w:t>
      </w:r>
    </w:p>
    <w:p w:rsidR="00886D7A" w:rsidRPr="00112E3B" w:rsidRDefault="00886D7A">
      <w:pPr>
        <w:pStyle w:val="Textkrper"/>
        <w:rPr>
          <w:rFonts w:ascii="Arial" w:hAnsi="Arial" w:cs="Arial"/>
          <w:sz w:val="20"/>
        </w:rPr>
      </w:pPr>
    </w:p>
    <w:p w:rsidR="009C02CC" w:rsidRPr="00112E3B" w:rsidRDefault="009C02CC">
      <w:pPr>
        <w:pStyle w:val="Textkrper"/>
        <w:rPr>
          <w:rFonts w:ascii="Arial" w:hAnsi="Arial" w:cs="Arial"/>
          <w:sz w:val="20"/>
        </w:rPr>
      </w:pPr>
    </w:p>
    <w:p w:rsidR="00024B1F" w:rsidRPr="00112E3B" w:rsidRDefault="00024B1F">
      <w:pPr>
        <w:pStyle w:val="Textkrper"/>
        <w:rPr>
          <w:rFonts w:ascii="Arial" w:hAnsi="Arial" w:cs="Arial"/>
          <w:sz w:val="20"/>
        </w:rPr>
      </w:pPr>
    </w:p>
    <w:p w:rsidR="00886D7A" w:rsidRPr="00112E3B" w:rsidRDefault="00886D7A" w:rsidP="00887ACF">
      <w:pPr>
        <w:pStyle w:val="Textkrper"/>
        <w:spacing w:after="40"/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 xml:space="preserve">Die Teilnahme </w:t>
      </w:r>
      <w:r w:rsidR="009C02CC" w:rsidRPr="00112E3B">
        <w:rPr>
          <w:rFonts w:ascii="Arial" w:hAnsi="Arial" w:cs="Arial"/>
          <w:sz w:val="20"/>
        </w:rPr>
        <w:t xml:space="preserve">an der Kursfolge </w:t>
      </w:r>
      <w:r w:rsidRPr="00112E3B">
        <w:rPr>
          <w:rFonts w:ascii="Arial" w:hAnsi="Arial" w:cs="Arial"/>
          <w:sz w:val="20"/>
        </w:rPr>
        <w:t>wird befürwortet</w:t>
      </w:r>
      <w:r w:rsidR="009C02CC" w:rsidRPr="00112E3B">
        <w:rPr>
          <w:rFonts w:ascii="Arial" w:hAnsi="Arial" w:cs="Arial"/>
          <w:sz w:val="20"/>
        </w:rPr>
        <w:t>.</w:t>
      </w:r>
    </w:p>
    <w:p w:rsidR="00886D7A" w:rsidRPr="00112E3B" w:rsidRDefault="000E0FC3" w:rsidP="004F7737">
      <w:pPr>
        <w:pStyle w:val="Textkrper"/>
        <w:tabs>
          <w:tab w:val="left" w:pos="73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DIREKTORIN</w:t>
      </w:r>
      <w:r w:rsidR="004F7737" w:rsidRPr="00112E3B">
        <w:rPr>
          <w:rFonts w:ascii="Arial" w:hAnsi="Arial" w:cs="Arial"/>
          <w:sz w:val="20"/>
        </w:rPr>
        <w:tab/>
      </w:r>
      <w:r w:rsidR="00887ACF" w:rsidRPr="00112E3B">
        <w:rPr>
          <w:rFonts w:ascii="Arial" w:hAnsi="Arial" w:cs="Arial"/>
          <w:sz w:val="20"/>
        </w:rPr>
        <w:t xml:space="preserve"> </w:t>
      </w:r>
      <w:r w:rsidR="00222A0B" w:rsidRPr="00112E3B">
        <w:rPr>
          <w:rFonts w:ascii="Arial" w:hAnsi="Arial" w:cs="Arial"/>
          <w:sz w:val="20"/>
        </w:rPr>
        <w:t xml:space="preserve">  </w:t>
      </w:r>
      <w:r w:rsidR="00090FB7" w:rsidRPr="00112E3B">
        <w:rPr>
          <w:rFonts w:ascii="Arial" w:hAnsi="Arial" w:cs="Arial"/>
          <w:sz w:val="20"/>
        </w:rPr>
        <w:t xml:space="preserve">     </w:t>
      </w:r>
      <w:r w:rsidR="00024B1F" w:rsidRPr="00112E3B">
        <w:rPr>
          <w:rFonts w:ascii="Arial" w:hAnsi="Arial" w:cs="Arial"/>
          <w:sz w:val="20"/>
        </w:rPr>
        <w:t>Datum</w:t>
      </w:r>
    </w:p>
    <w:p w:rsidR="00886D7A" w:rsidRDefault="00886D7A">
      <w:pPr>
        <w:pStyle w:val="Textkrper"/>
        <w:rPr>
          <w:rFonts w:ascii="Arial" w:hAnsi="Arial" w:cs="Arial"/>
          <w:sz w:val="20"/>
        </w:rPr>
      </w:pPr>
    </w:p>
    <w:p w:rsidR="003A7049" w:rsidRPr="00112E3B" w:rsidRDefault="003A7049">
      <w:pPr>
        <w:pStyle w:val="Textkrper"/>
        <w:rPr>
          <w:rFonts w:ascii="Arial" w:hAnsi="Arial" w:cs="Arial"/>
          <w:sz w:val="20"/>
        </w:rPr>
      </w:pPr>
    </w:p>
    <w:p w:rsidR="00D85B59" w:rsidRPr="00112E3B" w:rsidRDefault="009C02CC" w:rsidP="008636E1">
      <w:pPr>
        <w:pStyle w:val="Textkrper"/>
        <w:tabs>
          <w:tab w:val="left" w:pos="684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>_______</w:t>
      </w:r>
      <w:r w:rsidR="00222A0B" w:rsidRPr="00112E3B">
        <w:rPr>
          <w:rFonts w:ascii="Arial" w:hAnsi="Arial" w:cs="Arial"/>
          <w:sz w:val="20"/>
        </w:rPr>
        <w:t>____</w:t>
      </w:r>
      <w:r w:rsidRPr="00112E3B">
        <w:rPr>
          <w:rFonts w:ascii="Arial" w:hAnsi="Arial" w:cs="Arial"/>
          <w:sz w:val="20"/>
        </w:rPr>
        <w:t>______</w:t>
      </w:r>
      <w:r w:rsidR="00090FB7" w:rsidRPr="00112E3B">
        <w:rPr>
          <w:rFonts w:ascii="Arial" w:hAnsi="Arial" w:cs="Arial"/>
          <w:sz w:val="20"/>
        </w:rPr>
        <w:t>__</w:t>
      </w:r>
      <w:r w:rsidRPr="00112E3B">
        <w:rPr>
          <w:rFonts w:ascii="Arial" w:hAnsi="Arial" w:cs="Arial"/>
          <w:sz w:val="20"/>
        </w:rPr>
        <w:t>____</w:t>
      </w:r>
      <w:r w:rsidR="000C2EC6" w:rsidRPr="00112E3B">
        <w:rPr>
          <w:rFonts w:ascii="Arial" w:hAnsi="Arial" w:cs="Arial"/>
          <w:sz w:val="20"/>
        </w:rPr>
        <w:t>__</w:t>
      </w:r>
      <w:r w:rsidRPr="00112E3B">
        <w:rPr>
          <w:rFonts w:ascii="Arial" w:hAnsi="Arial" w:cs="Arial"/>
          <w:sz w:val="20"/>
        </w:rPr>
        <w:t>______</w:t>
      </w:r>
      <w:r w:rsidR="004F7737" w:rsidRPr="00112E3B">
        <w:rPr>
          <w:rFonts w:ascii="Arial" w:hAnsi="Arial" w:cs="Arial"/>
          <w:sz w:val="20"/>
        </w:rPr>
        <w:tab/>
        <w:t>_________</w:t>
      </w:r>
      <w:r w:rsidR="00222A0B" w:rsidRPr="00112E3B">
        <w:rPr>
          <w:rFonts w:ascii="Arial" w:hAnsi="Arial" w:cs="Arial"/>
          <w:sz w:val="20"/>
        </w:rPr>
        <w:t>_</w:t>
      </w:r>
      <w:r w:rsidR="00090FB7" w:rsidRPr="00112E3B">
        <w:rPr>
          <w:rFonts w:ascii="Arial" w:hAnsi="Arial" w:cs="Arial"/>
          <w:sz w:val="20"/>
        </w:rPr>
        <w:t>__</w:t>
      </w:r>
      <w:r w:rsidR="00222A0B" w:rsidRPr="00112E3B">
        <w:rPr>
          <w:rFonts w:ascii="Arial" w:hAnsi="Arial" w:cs="Arial"/>
          <w:sz w:val="20"/>
        </w:rPr>
        <w:t>_</w:t>
      </w:r>
      <w:r w:rsidR="00887ACF" w:rsidRPr="00112E3B">
        <w:rPr>
          <w:rFonts w:ascii="Arial" w:hAnsi="Arial" w:cs="Arial"/>
          <w:sz w:val="20"/>
        </w:rPr>
        <w:t>_</w:t>
      </w:r>
      <w:r w:rsidR="00222A0B" w:rsidRPr="00112E3B">
        <w:rPr>
          <w:rFonts w:ascii="Arial" w:hAnsi="Arial" w:cs="Arial"/>
          <w:sz w:val="20"/>
        </w:rPr>
        <w:t>_</w:t>
      </w:r>
      <w:r w:rsidR="00887ACF" w:rsidRPr="00112E3B">
        <w:rPr>
          <w:rFonts w:ascii="Arial" w:hAnsi="Arial" w:cs="Arial"/>
          <w:sz w:val="20"/>
        </w:rPr>
        <w:t>_</w:t>
      </w:r>
      <w:r w:rsidR="004F7737" w:rsidRPr="00112E3B">
        <w:rPr>
          <w:rFonts w:ascii="Arial" w:hAnsi="Arial" w:cs="Arial"/>
          <w:sz w:val="20"/>
        </w:rPr>
        <w:t>_________</w:t>
      </w:r>
    </w:p>
    <w:p w:rsidR="00EC2699" w:rsidRPr="00112E3B" w:rsidRDefault="00EC2699" w:rsidP="00090FB7">
      <w:pPr>
        <w:rPr>
          <w:rFonts w:ascii="Arial" w:hAnsi="Arial" w:cs="Arial"/>
          <w:sz w:val="20"/>
        </w:rPr>
      </w:pPr>
    </w:p>
    <w:sectPr w:rsidR="00EC2699" w:rsidRPr="00112E3B" w:rsidSect="002104C5">
      <w:pgSz w:w="11907" w:h="16840"/>
      <w:pgMar w:top="238" w:right="1107" w:bottom="24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578" w:rsidRDefault="00693578">
      <w:r>
        <w:separator/>
      </w:r>
    </w:p>
  </w:endnote>
  <w:endnote w:type="continuationSeparator" w:id="0">
    <w:p w:rsidR="00693578" w:rsidRDefault="0069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578" w:rsidRDefault="00693578">
      <w:r>
        <w:separator/>
      </w:r>
    </w:p>
  </w:footnote>
  <w:footnote w:type="continuationSeparator" w:id="0">
    <w:p w:rsidR="00693578" w:rsidRDefault="00693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40CF3"/>
    <w:multiLevelType w:val="hybridMultilevel"/>
    <w:tmpl w:val="F80A35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4F7FB3"/>
    <w:multiLevelType w:val="hybridMultilevel"/>
    <w:tmpl w:val="01FEA71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43E"/>
    <w:rsid w:val="00003728"/>
    <w:rsid w:val="0001611F"/>
    <w:rsid w:val="00022F57"/>
    <w:rsid w:val="00024B1F"/>
    <w:rsid w:val="00047929"/>
    <w:rsid w:val="0005317B"/>
    <w:rsid w:val="00056202"/>
    <w:rsid w:val="00077C43"/>
    <w:rsid w:val="000841B6"/>
    <w:rsid w:val="00090FB7"/>
    <w:rsid w:val="000975CA"/>
    <w:rsid w:val="000C2EC6"/>
    <w:rsid w:val="000C547B"/>
    <w:rsid w:val="000C6F9D"/>
    <w:rsid w:val="000E0FC3"/>
    <w:rsid w:val="00112E3B"/>
    <w:rsid w:val="001E7F45"/>
    <w:rsid w:val="002104C5"/>
    <w:rsid w:val="00222A0B"/>
    <w:rsid w:val="0023461D"/>
    <w:rsid w:val="00265BCA"/>
    <w:rsid w:val="002D6078"/>
    <w:rsid w:val="002F1502"/>
    <w:rsid w:val="00324434"/>
    <w:rsid w:val="003336C3"/>
    <w:rsid w:val="0033544A"/>
    <w:rsid w:val="00397F60"/>
    <w:rsid w:val="003A7049"/>
    <w:rsid w:val="003C3C94"/>
    <w:rsid w:val="004103A7"/>
    <w:rsid w:val="00451E06"/>
    <w:rsid w:val="0048345B"/>
    <w:rsid w:val="004A01AE"/>
    <w:rsid w:val="004F7201"/>
    <w:rsid w:val="004F7737"/>
    <w:rsid w:val="005F5A61"/>
    <w:rsid w:val="00615FB8"/>
    <w:rsid w:val="006211B8"/>
    <w:rsid w:val="00670616"/>
    <w:rsid w:val="0068042E"/>
    <w:rsid w:val="00693578"/>
    <w:rsid w:val="006B2B20"/>
    <w:rsid w:val="006E3245"/>
    <w:rsid w:val="006E6664"/>
    <w:rsid w:val="006F5D3B"/>
    <w:rsid w:val="007205C6"/>
    <w:rsid w:val="0072145D"/>
    <w:rsid w:val="007223A8"/>
    <w:rsid w:val="00723880"/>
    <w:rsid w:val="00730F5E"/>
    <w:rsid w:val="007473CB"/>
    <w:rsid w:val="007622A2"/>
    <w:rsid w:val="0076743E"/>
    <w:rsid w:val="00767B63"/>
    <w:rsid w:val="00770736"/>
    <w:rsid w:val="007734AA"/>
    <w:rsid w:val="007B1686"/>
    <w:rsid w:val="007C59F6"/>
    <w:rsid w:val="007D3F44"/>
    <w:rsid w:val="007E2184"/>
    <w:rsid w:val="007F1C12"/>
    <w:rsid w:val="008553BE"/>
    <w:rsid w:val="008636E1"/>
    <w:rsid w:val="00863ED6"/>
    <w:rsid w:val="008863E5"/>
    <w:rsid w:val="00886D7A"/>
    <w:rsid w:val="00887ACF"/>
    <w:rsid w:val="008A417C"/>
    <w:rsid w:val="00906B1B"/>
    <w:rsid w:val="0092732D"/>
    <w:rsid w:val="009B158A"/>
    <w:rsid w:val="009C02CC"/>
    <w:rsid w:val="00A032F7"/>
    <w:rsid w:val="00A76D36"/>
    <w:rsid w:val="00AA2229"/>
    <w:rsid w:val="00AA2B65"/>
    <w:rsid w:val="00AD7CFE"/>
    <w:rsid w:val="00AF5065"/>
    <w:rsid w:val="00B94A46"/>
    <w:rsid w:val="00BB7F8D"/>
    <w:rsid w:val="00BC266B"/>
    <w:rsid w:val="00BE0FB3"/>
    <w:rsid w:val="00BE1193"/>
    <w:rsid w:val="00BE14DF"/>
    <w:rsid w:val="00BE229E"/>
    <w:rsid w:val="00C449FC"/>
    <w:rsid w:val="00C45A70"/>
    <w:rsid w:val="00C551D7"/>
    <w:rsid w:val="00C96EEC"/>
    <w:rsid w:val="00CA7B1B"/>
    <w:rsid w:val="00D13280"/>
    <w:rsid w:val="00D21769"/>
    <w:rsid w:val="00D814FF"/>
    <w:rsid w:val="00D85B59"/>
    <w:rsid w:val="00DD2BC0"/>
    <w:rsid w:val="00DF5EFF"/>
    <w:rsid w:val="00DF75DF"/>
    <w:rsid w:val="00E144F2"/>
    <w:rsid w:val="00E27A27"/>
    <w:rsid w:val="00E3108E"/>
    <w:rsid w:val="00E42B12"/>
    <w:rsid w:val="00E42EF8"/>
    <w:rsid w:val="00E51D7E"/>
    <w:rsid w:val="00E63DC9"/>
    <w:rsid w:val="00E90444"/>
    <w:rsid w:val="00EC2699"/>
    <w:rsid w:val="00ED1B4B"/>
    <w:rsid w:val="00ED7319"/>
    <w:rsid w:val="00F219A9"/>
    <w:rsid w:val="00F372AA"/>
    <w:rsid w:val="00F45FFE"/>
    <w:rsid w:val="00F53781"/>
    <w:rsid w:val="00F56C96"/>
    <w:rsid w:val="00F64AB4"/>
    <w:rsid w:val="00F679C7"/>
    <w:rsid w:val="00F738A6"/>
    <w:rsid w:val="00F87071"/>
    <w:rsid w:val="00FB0A36"/>
    <w:rsid w:val="00FE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22F0B6D"/>
  <w15:chartTrackingRefBased/>
  <w15:docId w15:val="{7205249F-1F1C-4A83-8BF8-A2FA5389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spacing w:after="120"/>
      <w:outlineLvl w:val="0"/>
    </w:pPr>
  </w:style>
  <w:style w:type="paragraph" w:styleId="berschrift2">
    <w:name w:val="heading 2"/>
    <w:basedOn w:val="Standard"/>
    <w:next w:val="Standard"/>
    <w:qFormat/>
    <w:pPr>
      <w:keepNext/>
      <w:spacing w:after="120" w:line="360" w:lineRule="auto"/>
      <w:jc w:val="both"/>
      <w:outlineLvl w:val="1"/>
    </w:pPr>
  </w:style>
  <w:style w:type="paragraph" w:styleId="berschrift3">
    <w:name w:val="heading 3"/>
    <w:basedOn w:val="Standard"/>
    <w:next w:val="Standard"/>
    <w:qFormat/>
    <w:pPr>
      <w:keepNext/>
      <w:spacing w:after="100" w:afterAutospacing="1" w:line="360" w:lineRule="auto"/>
      <w:outlineLvl w:val="2"/>
    </w:pPr>
    <w:rPr>
      <w:b/>
      <w:bCs/>
    </w:rPr>
  </w:style>
  <w:style w:type="paragraph" w:styleId="berschrift5">
    <w:name w:val="heading 5"/>
    <w:basedOn w:val="Standard"/>
    <w:next w:val="Standard"/>
    <w:qFormat/>
    <w:pPr>
      <w:keepNext/>
      <w:spacing w:after="100" w:afterAutospacing="1" w:line="360" w:lineRule="auto"/>
      <w:jc w:val="both"/>
      <w:outlineLvl w:val="4"/>
    </w:pPr>
    <w:rPr>
      <w:b/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itel">
    <w:name w:val="Title"/>
    <w:basedOn w:val="Standard"/>
    <w:qFormat/>
    <w:pPr>
      <w:jc w:val="center"/>
    </w:pPr>
    <w:rPr>
      <w:i/>
      <w:iCs/>
      <w:sz w:val="28"/>
    </w:rPr>
  </w:style>
  <w:style w:type="paragraph" w:styleId="Textkrper2">
    <w:name w:val="Body Text 2"/>
    <w:basedOn w:val="Standard"/>
    <w:pPr>
      <w:spacing w:after="100" w:afterAutospacing="1" w:line="360" w:lineRule="auto"/>
      <w:jc w:val="both"/>
    </w:pPr>
  </w:style>
  <w:style w:type="paragraph" w:customStyle="1" w:styleId="NameNachname">
    <w:name w:val="Name Nachname"/>
    <w:basedOn w:val="Standard"/>
    <w:rsid w:val="004F7737"/>
    <w:pPr>
      <w:spacing w:line="240" w:lineRule="exact"/>
      <w:jc w:val="right"/>
    </w:pPr>
    <w:rPr>
      <w:rFonts w:ascii="Arial" w:hAnsi="Arial"/>
      <w:noProof/>
      <w:sz w:val="20"/>
      <w:lang w:val="en-US" w:eastAsia="en-US"/>
    </w:rPr>
  </w:style>
  <w:style w:type="paragraph" w:styleId="Kopfzeile">
    <w:name w:val="header"/>
    <w:basedOn w:val="Standard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819"/>
        <w:tab w:val="right" w:pos="9638"/>
      </w:tabs>
    </w:pPr>
  </w:style>
  <w:style w:type="paragraph" w:styleId="Sprechblasentext">
    <w:name w:val="Balloon Text"/>
    <w:basedOn w:val="Standard"/>
    <w:semiHidden/>
    <w:rsid w:val="004F773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7205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F79C7645</Template>
  <TotalTime>0</TotalTime>
  <Pages>1</Pages>
  <Words>161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ZUR KURSFOLGE</vt:lpstr>
    </vt:vector>
  </TitlesOfParts>
  <Company>prov.bz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ZUR KURSFOLGE</dc:title>
  <dc:subject/>
  <dc:creator>marta herbst</dc:creator>
  <cp:keywords/>
  <dc:description/>
  <cp:lastModifiedBy>Lantschner, Brigitta</cp:lastModifiedBy>
  <cp:revision>3</cp:revision>
  <cp:lastPrinted>2011-06-01T07:35:00Z</cp:lastPrinted>
  <dcterms:created xsi:type="dcterms:W3CDTF">2017-10-10T13:42:00Z</dcterms:created>
  <dcterms:modified xsi:type="dcterms:W3CDTF">2017-10-12T07:27:00Z</dcterms:modified>
</cp:coreProperties>
</file>